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Bromsgrove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Bromsgrove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Bromsgrove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Bromsgrove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Bromsgrove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Bromsgrove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Bromsgrove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Bromsgrove is estimated to be </w:t>
      </w:r>
      <w:r w:rsidRPr="00773DF7">
        <w:rPr>
          <w:rFonts w:ascii="Libre Franklin Light" w:eastAsia="Times New Roman" w:hAnsi="Libre Franklin Light" w:cs="Calibri Light"/>
          <w:b/>
          <w:bCs/>
          <w:color w:val="C45911" w:themeColor="accent2" w:themeShade="BF"/>
        </w:rPr>
        <w:t xml:space="preserve">£1,259,025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Bromsgrove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Bromsgrove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Bromsgrove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Bromsgrove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msgrov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Bromsgrove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msgrov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Bromsgrove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Bromsgrove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msgrov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Bromsgrove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Bromsgrove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Bromsgrove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Bromsgrove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Bromsgrove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Bromsgrove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£1,259,025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Bromsgrove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£20,507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£424,106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£30,381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£759,821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£1,259,025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Bromsgrove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Bromsgrove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Bromsgrove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Bromsgrove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Bromsgrove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Bromsgrove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Bromsgrove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Bromsgrove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Bromsgrove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5BA4C5-0C2B-4763-AD4C-4E7ED46FD5C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